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BED03" w14:textId="77777777" w:rsidR="0088257F" w:rsidRDefault="0088257F" w:rsidP="008825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WREGGE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44D070CB" w14:textId="77777777" w:rsidR="0088257F" w:rsidRDefault="0088257F" w:rsidP="008825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Scrivener.</w:t>
      </w:r>
    </w:p>
    <w:p w14:paraId="0B83FA62" w14:textId="77777777" w:rsidR="0088257F" w:rsidRDefault="0088257F" w:rsidP="0088257F">
      <w:pPr>
        <w:pStyle w:val="NoSpacing"/>
        <w:rPr>
          <w:rFonts w:cs="Times New Roman"/>
          <w:szCs w:val="24"/>
        </w:rPr>
      </w:pPr>
    </w:p>
    <w:p w14:paraId="612944E3" w14:textId="77777777" w:rsidR="0088257F" w:rsidRDefault="0088257F" w:rsidP="0088257F">
      <w:pPr>
        <w:pStyle w:val="NoSpacing"/>
        <w:rPr>
          <w:rFonts w:cs="Times New Roman"/>
          <w:szCs w:val="24"/>
        </w:rPr>
      </w:pPr>
    </w:p>
    <w:p w14:paraId="074496A7" w14:textId="77777777" w:rsidR="0088257F" w:rsidRDefault="0088257F" w:rsidP="008825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Dec.1489</w:t>
      </w:r>
      <w:r>
        <w:rPr>
          <w:rFonts w:cs="Times New Roman"/>
          <w:szCs w:val="24"/>
        </w:rPr>
        <w:tab/>
        <w:t xml:space="preserve"> He was allowed into the craft of the Writers of the Court Letter.</w:t>
      </w:r>
    </w:p>
    <w:p w14:paraId="6D544481" w14:textId="77777777" w:rsidR="0088257F" w:rsidRDefault="0088257F" w:rsidP="0088257F">
      <w:r>
        <w:rPr>
          <w:szCs w:val="24"/>
        </w:rPr>
        <w:tab/>
      </w:r>
      <w:r>
        <w:rPr>
          <w:szCs w:val="24"/>
        </w:rPr>
        <w:tab/>
      </w:r>
      <w:r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54D4FFC6" w14:textId="77777777" w:rsidR="0088257F" w:rsidRDefault="0088257F" w:rsidP="0088257F">
      <w:pPr>
        <w:pStyle w:val="NoSpacing"/>
        <w:rPr>
          <w:rFonts w:cs="Times New Roman"/>
          <w:szCs w:val="24"/>
        </w:rPr>
      </w:pPr>
    </w:p>
    <w:p w14:paraId="0A6532F6" w14:textId="77777777" w:rsidR="0088257F" w:rsidRDefault="0088257F" w:rsidP="0088257F">
      <w:pPr>
        <w:pStyle w:val="NoSpacing"/>
        <w:rPr>
          <w:rFonts w:cs="Times New Roman"/>
          <w:szCs w:val="24"/>
        </w:rPr>
      </w:pPr>
    </w:p>
    <w:p w14:paraId="6760CDA6" w14:textId="77777777" w:rsidR="0088257F" w:rsidRDefault="0088257F" w:rsidP="008825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p w14:paraId="617367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EE5F6" w14:textId="77777777" w:rsidR="0088257F" w:rsidRDefault="0088257F" w:rsidP="009139A6">
      <w:r>
        <w:separator/>
      </w:r>
    </w:p>
  </w:endnote>
  <w:endnote w:type="continuationSeparator" w:id="0">
    <w:p w14:paraId="56E2A752" w14:textId="77777777" w:rsidR="0088257F" w:rsidRDefault="008825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B21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00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CEC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D531B" w14:textId="77777777" w:rsidR="0088257F" w:rsidRDefault="0088257F" w:rsidP="009139A6">
      <w:r>
        <w:separator/>
      </w:r>
    </w:p>
  </w:footnote>
  <w:footnote w:type="continuationSeparator" w:id="0">
    <w:p w14:paraId="08ABFB4D" w14:textId="77777777" w:rsidR="0088257F" w:rsidRDefault="008825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BDD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CC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89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57F"/>
    <w:rsid w:val="000666E0"/>
    <w:rsid w:val="002510B7"/>
    <w:rsid w:val="005C130B"/>
    <w:rsid w:val="00826F5C"/>
    <w:rsid w:val="0088257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EAE1E"/>
  <w15:chartTrackingRefBased/>
  <w15:docId w15:val="{9ABB3180-3E3D-4151-910A-764A9FAD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rsid w:val="008825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2023-09-04T14:54:00Z</dcterms:created>
  <dcterms:modified xsi:type="dcterms:W3CDTF">2023-09-04T14:54:00Z</dcterms:modified>
</cp:coreProperties>
</file>